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D0439" w:rsidTr="009D0439" w14:paraId="5EF5705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439" w:rsidRDefault="009D0439" w14:paraId="66CE230F" w14:textId="4FBB888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0439" w:rsidRDefault="009D0439" w14:paraId="0D23F75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D0439" w:rsidRDefault="009D0439" w14:paraId="37D4152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D0439" w:rsidRDefault="009D0439" w14:paraId="5E3D3A0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D0439" w:rsidRDefault="009D0439" w14:paraId="6DE756A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D0439" w:rsidP="009D0439" w:rsidRDefault="009D0439" w14:paraId="08E44BC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D0439" w:rsidP="009D0439" w:rsidRDefault="009D0439" w14:paraId="393B8FF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D0439" w:rsidP="009D0439" w:rsidRDefault="009D0439" w14:paraId="3D0E066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St-2533/2019</w:t>
      </w:r>
    </w:p>
    <w:p w:rsidR="009D0439" w:rsidP="009D0439" w:rsidRDefault="009D0439" w14:paraId="5E18DFA1" w14:textId="77777777">
      <w:pPr>
        <w:tabs>
          <w:tab w:val="left" w:pos="709"/>
        </w:tabs>
      </w:pPr>
      <w:r>
        <w:t xml:space="preserve"> </w:t>
      </w:r>
    </w:p>
    <w:p w:rsidR="009D0439" w:rsidP="009D0439" w:rsidRDefault="009D0439" w14:paraId="7B481C7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D0439" w:rsidP="009D0439" w:rsidRDefault="009D0439" w14:paraId="187A1B6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D0439" w:rsidP="009D0439" w:rsidRDefault="009D0439" w14:paraId="1F798A58" w14:textId="77777777">
      <w:pPr>
        <w:tabs>
          <w:tab w:val="left" w:pos="709"/>
        </w:tabs>
      </w:pPr>
    </w:p>
    <w:p w:rsidR="009D0439" w:rsidP="009D0439" w:rsidRDefault="009D0439" w14:paraId="14BD229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D0439" w:rsidP="009D0439" w:rsidRDefault="009D0439" w14:paraId="36E4E5C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D0439" w:rsidP="009D0439" w:rsidRDefault="009D0439" w14:paraId="064FE4DA" w14:textId="77777777">
      <w:pPr>
        <w:tabs>
          <w:tab w:val="left" w:pos="709"/>
        </w:tabs>
      </w:pPr>
    </w:p>
    <w:p w:rsidR="009D0439" w:rsidP="009D0439" w:rsidRDefault="009D0439" w14:paraId="420B45B4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D0439" w:rsidP="009D0439" w:rsidRDefault="009D0439" w14:paraId="457DE14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D0439" w:rsidP="009D0439" w:rsidRDefault="009D0439" w14:paraId="0939622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D0439" w:rsidP="009D0439" w:rsidRDefault="009D0439" w14:paraId="79772C7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D0439" w:rsidP="009D0439" w:rsidRDefault="009D0439" w14:paraId="6BF190D8" w14:textId="77777777">
      <w:pPr>
        <w:tabs>
          <w:tab w:val="left" w:pos="709"/>
        </w:tabs>
      </w:pPr>
    </w:p>
    <w:p w:rsidR="009D0439" w:rsidP="009D0439" w:rsidRDefault="009D0439" w14:paraId="2D4E908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D0439" w:rsidP="009D0439" w:rsidRDefault="009D0439" w14:paraId="3A0C4239" w14:textId="77777777">
      <w:pPr>
        <w:tabs>
          <w:tab w:val="left" w:pos="709"/>
        </w:tabs>
        <w:jc w:val="both"/>
      </w:pPr>
    </w:p>
    <w:p w:rsidR="009D0439" w:rsidP="009D0439" w:rsidRDefault="009D0439" w14:paraId="035545C0" w14:textId="77777777">
      <w:pPr>
        <w:tabs>
          <w:tab w:val="left" w:pos="709"/>
        </w:tabs>
      </w:pPr>
      <w:r>
        <w:t xml:space="preserve"> </w:t>
      </w:r>
      <w:r>
        <w:tab/>
        <w:t>17. St-2533/2019</w:t>
      </w:r>
    </w:p>
    <w:p w:rsidR="009D0439" w:rsidP="009D0439" w:rsidRDefault="009D0439" w14:paraId="79617D56" w14:textId="77777777">
      <w:pPr>
        <w:tabs>
          <w:tab w:val="left" w:pos="709"/>
        </w:tabs>
      </w:pPr>
    </w:p>
    <w:p w:rsidR="009D0439" w:rsidP="009D0439" w:rsidRDefault="009D0439" w14:paraId="2C123AF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D0439" w:rsidP="009D0439" w:rsidRDefault="009D0439" w14:paraId="526DD825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D0439" w:rsidP="009D0439" w:rsidRDefault="009D0439" w14:paraId="5B09F448" w14:textId="77777777">
      <w:pPr>
        <w:tabs>
          <w:tab w:val="left" w:pos="709"/>
        </w:tabs>
        <w:jc w:val="both"/>
      </w:pPr>
      <w:r>
        <w:tab/>
        <w:t>OIB: 85821130368</w:t>
      </w:r>
    </w:p>
    <w:p w:rsidR="009D0439" w:rsidP="009D0439" w:rsidRDefault="009D0439" w14:paraId="27ED5D20" w14:textId="77777777">
      <w:pPr>
        <w:tabs>
          <w:tab w:val="left" w:pos="709"/>
        </w:tabs>
        <w:jc w:val="both"/>
      </w:pPr>
    </w:p>
    <w:p w:rsidR="009D0439" w:rsidP="009D0439" w:rsidRDefault="009D0439" w14:paraId="581A6ED6" w14:textId="77777777">
      <w:pPr>
        <w:tabs>
          <w:tab w:val="left" w:pos="709"/>
        </w:tabs>
        <w:jc w:val="both"/>
      </w:pPr>
      <w:r>
        <w:t xml:space="preserve">protiv </w:t>
      </w:r>
    </w:p>
    <w:p w:rsidR="009D0439" w:rsidP="009D0439" w:rsidRDefault="009D0439" w14:paraId="091AFC42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D0439" w:rsidP="009D0439" w:rsidRDefault="009D0439" w14:paraId="6B4C34C2" w14:textId="77777777">
      <w:pPr>
        <w:tabs>
          <w:tab w:val="left" w:pos="709"/>
        </w:tabs>
        <w:ind w:left="708"/>
        <w:jc w:val="both"/>
      </w:pPr>
      <w:r>
        <w:tab/>
        <w:t>DAR SUNCU 1972 j.d.o.o. za ugostiteljstvo, Kladje, Vrh 12, OIB: 03846939177</w:t>
      </w:r>
    </w:p>
    <w:p w:rsidR="009D0439" w:rsidP="009D0439" w:rsidRDefault="009D0439" w14:paraId="6590ECF0" w14:textId="77777777">
      <w:pPr>
        <w:tabs>
          <w:tab w:val="left" w:pos="709"/>
        </w:tabs>
        <w:ind w:left="708"/>
        <w:jc w:val="both"/>
      </w:pPr>
    </w:p>
    <w:p w:rsidR="009D0439" w:rsidP="009D0439" w:rsidRDefault="009D0439" w14:paraId="03DE93C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D0439" w:rsidP="009D0439" w:rsidRDefault="009D0439" w14:paraId="0CD7CB94" w14:textId="77777777">
      <w:pPr>
        <w:tabs>
          <w:tab w:val="left" w:pos="709"/>
        </w:tabs>
        <w:jc w:val="both"/>
      </w:pPr>
    </w:p>
    <w:p w:rsidR="009D0439" w:rsidP="009D0439" w:rsidRDefault="009D0439" w14:paraId="4DA9AC8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D0439" w:rsidP="009D0439" w:rsidRDefault="009D0439" w14:paraId="014CA6FD" w14:textId="77777777">
      <w:pPr>
        <w:tabs>
          <w:tab w:val="left" w:pos="709"/>
        </w:tabs>
      </w:pPr>
    </w:p>
    <w:p w:rsidR="009D0439" w:rsidP="009D0439" w:rsidRDefault="009D0439" w14:paraId="74AEF99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D0439" w:rsidP="009D0439" w:rsidRDefault="009D0439" w14:paraId="77AB2E10" w14:textId="77777777">
      <w:pPr>
        <w:tabs>
          <w:tab w:val="left" w:pos="709"/>
        </w:tabs>
      </w:pPr>
    </w:p>
    <w:p w:rsidR="009D0439" w:rsidP="009D0439" w:rsidRDefault="009D0439" w14:paraId="7D13175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D0439" w:rsidP="009D0439" w:rsidRDefault="009D0439" w14:paraId="60745F3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D0439" w:rsidP="009D0439" w:rsidRDefault="009D0439" w14:paraId="6B75BABD" w14:textId="77777777">
      <w:pPr>
        <w:tabs>
          <w:tab w:val="left" w:pos="709"/>
        </w:tabs>
      </w:pPr>
    </w:p>
    <w:p w:rsidR="009D0439" w:rsidP="009D0439" w:rsidRDefault="009D0439" w14:paraId="1E89C4DF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AEED61" w14:textId="0BAEED6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D0439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D04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043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043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043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043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D043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D043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D043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D0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43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43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43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43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D043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04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43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936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St-2533/2019</izvorni_sadrzaj>
    <derivirana_varijabla naziv="DomainObject.Predmet.OznakaBroj_1">St-2533/2019</derivirana_varijabla>
  </DomainObject.Predmet.OznakaBroj>
  <DomainObject.Predmet.OznakaBrojOptuznogAkta>
    <izvorni_sadrzaj>04-06-19-4442</izvorni_sadrzaj>
    <derivirana_varijabla naziv="DomainObject.Predmet.OznakaBrojOptuznogAkta_1">04-06-19-4442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 SUNCU 1972 j.d.o.o. za ugostiteljstvo</izvorni_sadrzaj>
    <derivirana_varijabla naziv="DomainObject.Predmet.ProtustrankaFormated_1">  DAR SUNCU 1972 j.d.o.o. za ugostiteljstvo</derivirana_varijabla>
  </DomainObject.Predmet.ProtustrankaFormated>
  <DomainObject.Predmet.ProtustrankaFormatedOIB>
    <izvorni_sadrzaj>  DAR SUNCU 1972 j.d.o.o. za ugostiteljstvo, OIB 03846939177</izvorni_sadrzaj>
    <derivirana_varijabla naziv="DomainObject.Predmet.ProtustrankaFormatedOIB_1">  DAR SUNCU 1972 j.d.o.o. za ugostiteljstvo, OIB 03846939177</derivirana_varijabla>
  </DomainObject.Predmet.ProtustrankaFormatedOIB>
  <DomainObject.Predmet.ProtustrankaFormatedWithAdress>
    <izvorni_sadrzaj> DAR SUNCU 1972 j.d.o.o. za ugostiteljstvo, Vrh 12, 10430 Kladje</izvorni_sadrzaj>
    <derivirana_varijabla naziv="DomainObject.Predmet.ProtustrankaFormatedWithAdress_1"> DAR SUNCU 1972 j.d.o.o. za ugostiteljstvo, Vrh 12, 10430 Kladje</derivirana_varijabla>
  </DomainObject.Predmet.ProtustrankaFormatedWithAdress>
  <DomainObject.Predmet.ProtustrankaFormatedWithAdressOIB>
    <izvorni_sadrzaj> DAR SUNCU 1972 j.d.o.o. za ugostiteljstvo, OIB 03846939177, Vrh 12, 10430 Kladje</izvorni_sadrzaj>
    <derivirana_varijabla naziv="DomainObject.Predmet.ProtustrankaFormatedWithAdressOIB_1"> DAR SUNCU 1972 j.d.o.o. za ugostiteljstvo, OIB 03846939177, Vrh 12, 10430 Kladje</derivirana_varijabla>
  </DomainObject.Predmet.ProtustrankaFormatedWithAdressOIB>
  <DomainObject.Predmet.ProtustrankaWithAdress>
    <izvorni_sadrzaj>DAR SUNCU 1972 j.d.o.o. za ugostiteljstvo Vrh 12, 10430 Kladje</izvorni_sadrzaj>
    <derivirana_varijabla naziv="DomainObject.Predmet.ProtustrankaWithAdress_1">DAR SUNCU 1972 j.d.o.o. za ugostiteljstvo Vrh 12, 10430 Kladje</derivirana_varijabla>
  </DomainObject.Predmet.ProtustrankaWithAdress>
  <DomainObject.Predmet.ProtustrankaWithAdressOIB>
    <izvorni_sadrzaj>DAR SUNCU 1972 j.d.o.o. za ugostiteljstvo, OIB 03846939177, Vrh 12, 10430 Kladje</izvorni_sadrzaj>
    <derivirana_varijabla naziv="DomainObject.Predmet.ProtustrankaWithAdressOIB_1">DAR SUNCU 1972 j.d.o.o. za ugostiteljstvo, OIB 03846939177, Vrh 12, 10430 Kladje</derivirana_varijabla>
  </DomainObject.Predmet.ProtustrankaWithAdressOIB>
  <DomainObject.Predmet.ProtustrankaNazivFormated>
    <izvorni_sadrzaj>DAR SUNCU 1972 j.d.o.o. za ugostiteljstvo</izvorni_sadrzaj>
    <derivirana_varijabla naziv="DomainObject.Predmet.ProtustrankaNazivFormated_1">DAR SUNCU 1972 j.d.o.o. za ugostiteljstvo</derivirana_varijabla>
  </DomainObject.Predmet.ProtustrankaNazivFormated>
  <DomainObject.Predmet.ProtustrankaNazivFormatedOIB>
    <izvorni_sadrzaj>DAR SUNCU 1972 j.d.o.o. za ugostiteljstvo, OIB 03846939177</izvorni_sadrzaj>
    <derivirana_varijabla naziv="DomainObject.Predmet.ProtustrankaNazivFormatedOIB_1">DAR SUNCU 1972 j.d.o.o. za ugostiteljstvo, OIB 03846939177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 SUNCU 1972 j.d.o.o. za ugostiteljstvo</item>
    </izvorni_sadrzaj>
    <derivirana_varijabla naziv="DomainObject.Predmet.ProtuStrankaListFormated_1">
      <item>DAR SUNCU 1972 j.d.o.o. za ugostiteljstvo</item>
    </derivirana_varijabla>
  </DomainObject.Predmet.ProtuStrankaListFormated>
  <DomainObject.Predmet.ProtuStrankaListFormatedOIB>
    <izvorni_sadrzaj>
      <item>DAR SUNCU 1972 j.d.o.o. za ugostiteljstvo, OIB 03846939177</item>
    </izvorni_sadrzaj>
    <derivirana_varijabla naziv="DomainObject.Predmet.ProtuStrankaListFormatedOIB_1">
      <item>DAR SUNCU 1972 j.d.o.o. za ugostiteljstvo, OIB 03846939177</item>
    </derivirana_varijabla>
  </DomainObject.Predmet.ProtuStrankaListFormatedOIB>
  <DomainObject.Predmet.ProtuStrankaListFormatedWithAdress>
    <izvorni_sadrzaj>
      <item>DAR SUNCU 1972 j.d.o.o. za ugostiteljstvo, Vrh 12, 10430 Kladje</item>
    </izvorni_sadrzaj>
    <derivirana_varijabla naziv="DomainObject.Predmet.ProtuStrankaListFormatedWithAdress_1">
      <item>DAR SUNCU 1972 j.d.o.o. za ugostiteljstvo, Vrh 12, 10430 Kladje</item>
    </derivirana_varijabla>
  </DomainObject.Predmet.ProtuStrankaListFormatedWithAdress>
  <DomainObject.Predmet.ProtuStrankaListFormatedWithAdressOIB>
    <izvorni_sadrzaj>
      <item>DAR SUNCU 1972 j.d.o.o. za ugostiteljstvo, OIB 03846939177, Vrh 12, 10430 Kladje</item>
    </izvorni_sadrzaj>
    <derivirana_varijabla naziv="DomainObject.Predmet.ProtuStrankaListFormatedWithAdressOIB_1">
      <item>DAR SUNCU 1972 j.d.o.o. za ugostiteljstvo, OIB 03846939177, Vrh 12, 10430 Kladje</item>
    </derivirana_varijabla>
  </DomainObject.Predmet.ProtuStrankaListFormatedWithAdressOIB>
  <DomainObject.Predmet.ProtuStrankaListNazivFormated>
    <izvorni_sadrzaj>
      <item>DAR SUNCU 1972 j.d.o.o. za ugostiteljstvo</item>
    </izvorni_sadrzaj>
    <derivirana_varijabla naziv="DomainObject.Predmet.ProtuStrankaListNazivFormated_1">
      <item>DAR SUNCU 1972 j.d.o.o. za ugostiteljstvo</item>
    </derivirana_varijabla>
  </DomainObject.Predmet.ProtuStrankaListNazivFormated>
  <DomainObject.Predmet.ProtuStrankaListNazivFormatedOIB>
    <izvorni_sadrzaj>
      <item>DAR SUNCU 1972 j.d.o.o. za ugostiteljstvo, OIB 03846939177</item>
    </izvorni_sadrzaj>
    <derivirana_varijabla naziv="DomainObject.Predmet.ProtuStrankaListNazivFormatedOIB_1">
      <item>DAR SUNCU 1972 j.d.o.o. za ugostiteljstvo, OIB 03846939177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 SUNCU 1972 j.d.o.o. za ugostiteljstvo</izvorni_sadrzaj>
    <derivirana_varijabla naziv="DomainObject.Predmet.ProtustrankaIDrugi_1">DAR SUNCU 1972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DAR SUNCU 1972 j.d.o.o. za ugostiteljstvo, OIB 03846939177, Vrh 12, 10430 Kladje</izvorni_sadrzaj>
    <derivirana_varijabla naziv="DomainObject.Predmet.ProtustrankaIDrugiAdressOIB_1">DAR SUNCU 1972 j.d.o.o. za ugostiteljstvo, OIB 03846939177, Vrh 12,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 SUNCU 1972 j.d.o.o. za ugostiteljstvo</item>
      <item>Financijska agencija</item>
    </izvorni_sadrzaj>
    <derivirana_varijabla naziv="DomainObject.Predmet.SudioniciListNaziv_1">
      <item>DAR SUNCU 1972 j.d.o.o. za ugostiteljstvo</item>
      <item>Financijska agencija</item>
    </derivirana_varijabla>
  </DomainObject.Predmet.SudioniciListNaziv>
  <DomainObject.Predmet.SudioniciListAdressOIB>
    <izvorni_sadrzaj>
      <item>DAR SUNCU 1972 j.d.o.o. za ugostiteljstvo, OIB 03846939177, Vrh 12,10430 Kladje</item>
      <item>Financijska agencija, OIB 85821130368, TRG SVIBANJSKIH ŽRTAVA 1995. 1,10000 Zagreb</item>
    </izvorni_sadrzaj>
    <derivirana_varijabla naziv="DomainObject.Predmet.SudioniciListAdressOIB_1">
      <item>DAR SUNCU 1972 j.d.o.o. za ugostiteljstvo, OIB 03846939177, Vrh 12,10430 Kladje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03846939177</item>
      <item>, OIB 85821130368</item>
    </izvorni_sadrzaj>
    <derivirana_varijabla naziv="DomainObject.Predmet.SudioniciListNazivOIB_1">
      <item>, OIB 03846939177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830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